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6A272A" w14:textId="77777777" w:rsidR="00DD0A28" w:rsidRDefault="00DD0A28" w:rsidP="00D40CCB">
      <w:pPr>
        <w:tabs>
          <w:tab w:val="left" w:pos="993"/>
          <w:tab w:val="left" w:pos="1134"/>
        </w:tabs>
        <w:rPr>
          <w:rFonts w:cs="Arial"/>
        </w:rPr>
      </w:pPr>
    </w:p>
    <w:p w14:paraId="4BB7FE21" w14:textId="48B075D8" w:rsidR="000E581B" w:rsidRDefault="000E581B" w:rsidP="00D40CCB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>Številka:</w:t>
      </w:r>
      <w:r w:rsidR="001F63BD">
        <w:rPr>
          <w:rFonts w:cs="Arial"/>
        </w:rPr>
        <w:t xml:space="preserve"> 4302-0097/2023-2</w:t>
      </w:r>
      <w:r w:rsidRPr="001A5069">
        <w:rPr>
          <w:rFonts w:cs="Arial"/>
        </w:rPr>
        <w:t xml:space="preserve"> </w:t>
      </w:r>
    </w:p>
    <w:p w14:paraId="3AD0D89C" w14:textId="33B56A1F" w:rsidR="00622E28" w:rsidRPr="00D40CCB" w:rsidRDefault="00525B63" w:rsidP="003F71AF">
      <w:pPr>
        <w:rPr>
          <w:rFonts w:cs="Arial"/>
        </w:rPr>
      </w:pPr>
      <w:r>
        <w:rPr>
          <w:rFonts w:cs="Arial"/>
        </w:rPr>
        <w:t>JN</w:t>
      </w:r>
      <w:r w:rsidR="00B05D74">
        <w:rPr>
          <w:rFonts w:cs="Arial"/>
        </w:rPr>
        <w:t xml:space="preserve"> BR</w:t>
      </w:r>
      <w:r>
        <w:rPr>
          <w:rFonts w:cs="Arial"/>
        </w:rPr>
        <w:t>:</w:t>
      </w:r>
      <w:r w:rsidR="001F63BD">
        <w:rPr>
          <w:rFonts w:cs="Arial"/>
        </w:rPr>
        <w:t xml:space="preserve"> 2023-156</w:t>
      </w:r>
    </w:p>
    <w:p w14:paraId="2E893294" w14:textId="77777777" w:rsidR="00E1352E" w:rsidRDefault="00E1352E" w:rsidP="00D40CCB">
      <w:pPr>
        <w:spacing w:before="120"/>
        <w:jc w:val="center"/>
        <w:rPr>
          <w:rFonts w:cs="Arial"/>
          <w:b/>
        </w:rPr>
      </w:pPr>
    </w:p>
    <w:p w14:paraId="08B9B02B" w14:textId="4126A6AF" w:rsidR="00D40CCB" w:rsidRDefault="00D40CCB" w:rsidP="00D40CCB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Pr="00080520">
        <w:rPr>
          <w:rFonts w:cs="Arial"/>
          <w:b/>
        </w:rPr>
        <w:t xml:space="preserve">VAŽNEJŠIH </w:t>
      </w:r>
      <w:r w:rsidR="00AA2073">
        <w:rPr>
          <w:rFonts w:cs="Arial"/>
          <w:b/>
        </w:rPr>
        <w:t>REFERENČNIH PROJEKTOV</w:t>
      </w:r>
      <w:r>
        <w:rPr>
          <w:rFonts w:cs="Arial"/>
          <w:b/>
        </w:rPr>
        <w:t xml:space="preserve"> </w:t>
      </w:r>
      <w:r w:rsidRPr="00080520">
        <w:rPr>
          <w:rFonts w:cs="Arial"/>
          <w:b/>
        </w:rPr>
        <w:t>SODELUJOČEGA PODJETJA</w:t>
      </w:r>
    </w:p>
    <w:p w14:paraId="0ADC1F22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134CAEBB" w14:textId="77777777" w:rsidR="00E1352E" w:rsidRDefault="00E1352E" w:rsidP="00D40CCB">
      <w:pPr>
        <w:tabs>
          <w:tab w:val="left" w:pos="1083"/>
        </w:tabs>
        <w:rPr>
          <w:rFonts w:cs="Arial"/>
        </w:rPr>
      </w:pPr>
    </w:p>
    <w:p w14:paraId="39A322C2" w14:textId="07459408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2794A49" w14:textId="77777777" w:rsidR="00D40CCB" w:rsidRDefault="00D40CCB" w:rsidP="00D40CCB">
      <w:pPr>
        <w:tabs>
          <w:tab w:val="left" w:pos="1083"/>
        </w:tabs>
        <w:rPr>
          <w:rFonts w:cs="Arial"/>
        </w:rPr>
      </w:pPr>
    </w:p>
    <w:p w14:paraId="4223BC3E" w14:textId="77777777" w:rsidR="00D40CCB" w:rsidRDefault="00D40CCB" w:rsidP="00D40CCB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6FF97BAD" w14:textId="77777777" w:rsidR="00D40CCB" w:rsidRPr="00080520" w:rsidRDefault="00D40CCB" w:rsidP="00D40CCB">
      <w:pPr>
        <w:tabs>
          <w:tab w:val="left" w:pos="1083"/>
        </w:tabs>
        <w:rPr>
          <w:rFonts w:cs="Arial"/>
        </w:rPr>
      </w:pPr>
    </w:p>
    <w:p w14:paraId="733D352D" w14:textId="7A57F3DA" w:rsidR="00D868BF" w:rsidRDefault="00D868BF" w:rsidP="00D868BF">
      <w:pPr>
        <w:jc w:val="both"/>
        <w:rPr>
          <w:rFonts w:cs="Arial"/>
        </w:rPr>
      </w:pPr>
      <w:r>
        <w:rPr>
          <w:rFonts w:cs="Arial"/>
        </w:rPr>
        <w:t xml:space="preserve">Prilagamo seznam uspešno zaključenih </w:t>
      </w:r>
      <w:r w:rsidR="00624F17">
        <w:rPr>
          <w:rFonts w:cs="Arial"/>
        </w:rPr>
        <w:t>referenčnih projektov</w:t>
      </w:r>
      <w:r>
        <w:rPr>
          <w:rFonts w:cs="Arial"/>
        </w:rPr>
        <w:t xml:space="preserve"> skladno z zahtevami iz obrazca OBR – 2.06 (Pogoji za ugotavljanje sposobnosti in usposobljenosti ponudnika)</w:t>
      </w:r>
    </w:p>
    <w:tbl>
      <w:tblPr>
        <w:tblW w:w="1475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1425"/>
        <w:gridCol w:w="2783"/>
        <w:gridCol w:w="1972"/>
        <w:gridCol w:w="1972"/>
        <w:gridCol w:w="2094"/>
        <w:gridCol w:w="2094"/>
        <w:gridCol w:w="1941"/>
      </w:tblGrid>
      <w:tr w:rsidR="00F70377" w:rsidRPr="00080520" w14:paraId="5832217A" w14:textId="77777777" w:rsidTr="00F70377">
        <w:trPr>
          <w:trHeight w:val="531"/>
        </w:trPr>
        <w:tc>
          <w:tcPr>
            <w:tcW w:w="475" w:type="dxa"/>
            <w:vAlign w:val="center"/>
          </w:tcPr>
          <w:p w14:paraId="1A8DE476" w14:textId="77777777" w:rsidR="00F70377" w:rsidRPr="001A5069" w:rsidRDefault="00F70377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425" w:type="dxa"/>
            <w:vAlign w:val="center"/>
          </w:tcPr>
          <w:p w14:paraId="508243E7" w14:textId="77777777" w:rsidR="00F70377" w:rsidRPr="001A5069" w:rsidRDefault="00F70377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oz. investitor (naziv, naslov)</w:t>
            </w:r>
          </w:p>
        </w:tc>
        <w:tc>
          <w:tcPr>
            <w:tcW w:w="2783" w:type="dxa"/>
            <w:vAlign w:val="center"/>
          </w:tcPr>
          <w:p w14:paraId="3073E83C" w14:textId="77777777" w:rsidR="00F70377" w:rsidRPr="001A5069" w:rsidRDefault="00F70377" w:rsidP="00D961EB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972" w:type="dxa"/>
            <w:vAlign w:val="center"/>
          </w:tcPr>
          <w:p w14:paraId="25385A55" w14:textId="1BBB0AAF" w:rsidR="00F70377" w:rsidRPr="001A5069" w:rsidRDefault="00F70377" w:rsidP="00E1352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1972" w:type="dxa"/>
            <w:vAlign w:val="center"/>
          </w:tcPr>
          <w:p w14:paraId="7DEE3289" w14:textId="74338ABD" w:rsidR="00F70377" w:rsidRPr="001A5069" w:rsidRDefault="00F70377" w:rsidP="00AA2073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Naziv in vrsta referenčnega projekta</w:t>
            </w:r>
          </w:p>
        </w:tc>
        <w:tc>
          <w:tcPr>
            <w:tcW w:w="2094" w:type="dxa"/>
          </w:tcPr>
          <w:p w14:paraId="0B537952" w14:textId="12B26EF8" w:rsidR="00F70377" w:rsidRDefault="00F70377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Vrsta (naziv) objekta kjer se </w:t>
            </w:r>
            <w:r w:rsidR="00E636D6">
              <w:rPr>
                <w:rFonts w:cs="Arial"/>
              </w:rPr>
              <w:t xml:space="preserve">je </w:t>
            </w:r>
            <w:bookmarkStart w:id="0" w:name="_GoBack"/>
            <w:bookmarkEnd w:id="0"/>
            <w:r>
              <w:rPr>
                <w:rFonts w:cs="Arial"/>
              </w:rPr>
              <w:t xml:space="preserve">izvajal referenčni projekt </w:t>
            </w:r>
          </w:p>
          <w:p w14:paraId="15961E1E" w14:textId="1505672A" w:rsidR="00F70377" w:rsidRDefault="00F70377" w:rsidP="00D961EB">
            <w:pPr>
              <w:jc w:val="center"/>
              <w:rPr>
                <w:rFonts w:cs="Arial"/>
              </w:rPr>
            </w:pPr>
            <w:r w:rsidRPr="00F70377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(navede se samo pri tistih referenčnih projektih kjer je to zahtevano)</w:t>
            </w:r>
          </w:p>
        </w:tc>
        <w:tc>
          <w:tcPr>
            <w:tcW w:w="2094" w:type="dxa"/>
            <w:vAlign w:val="center"/>
          </w:tcPr>
          <w:p w14:paraId="1B3C194D" w14:textId="6E859445" w:rsidR="00F70377" w:rsidRDefault="00F70377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Količina žita oz. vab</w:t>
            </w:r>
          </w:p>
          <w:p w14:paraId="79790DDA" w14:textId="02EB5FD1" w:rsidR="00F70377" w:rsidRPr="00E1352E" w:rsidRDefault="00F70377" w:rsidP="00D961EB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1352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(v tonah</w:t>
            </w:r>
            <w:r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 xml:space="preserve"> oz. kosih</w:t>
            </w:r>
            <w:r w:rsidRPr="00E1352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941" w:type="dxa"/>
            <w:vAlign w:val="center"/>
          </w:tcPr>
          <w:p w14:paraId="0B425FA9" w14:textId="0C4FEFF3" w:rsidR="00F70377" w:rsidRDefault="00F70377" w:rsidP="00D961EB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Datum zaključka izvedenega referenčnega projekta</w:t>
            </w:r>
          </w:p>
          <w:p w14:paraId="34156AEB" w14:textId="2DC00D6C" w:rsidR="00F70377" w:rsidRPr="00E1352E" w:rsidRDefault="00F70377" w:rsidP="00D961EB">
            <w:pPr>
              <w:jc w:val="center"/>
              <w:rPr>
                <w:rFonts w:cs="Arial"/>
                <w:i/>
                <w:sz w:val="18"/>
                <w:szCs w:val="18"/>
              </w:rPr>
            </w:pPr>
            <w:r w:rsidRPr="00E1352E">
              <w:rPr>
                <w:rFonts w:cs="Arial"/>
                <w:i/>
                <w:color w:val="A6A6A6" w:themeColor="background1" w:themeShade="A6"/>
                <w:sz w:val="18"/>
                <w:szCs w:val="18"/>
              </w:rPr>
              <w:t>(dd.mm.ll)</w:t>
            </w:r>
          </w:p>
        </w:tc>
      </w:tr>
      <w:tr w:rsidR="00F70377" w:rsidRPr="00080520" w14:paraId="2A7C00DD" w14:textId="77777777" w:rsidTr="00F70377">
        <w:trPr>
          <w:trHeight w:val="351"/>
        </w:trPr>
        <w:tc>
          <w:tcPr>
            <w:tcW w:w="475" w:type="dxa"/>
          </w:tcPr>
          <w:p w14:paraId="163B3B09" w14:textId="77777777" w:rsidR="00F70377" w:rsidRPr="00080520" w:rsidRDefault="00F70377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  <w:p w14:paraId="79548974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B2A2864" w14:textId="77777777" w:rsidR="00F70377" w:rsidRDefault="00F70377" w:rsidP="00D961EB">
            <w:pPr>
              <w:rPr>
                <w:rFonts w:cs="Arial"/>
              </w:rPr>
            </w:pPr>
          </w:p>
          <w:p w14:paraId="5B5C6AE7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037E1350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16B78D0D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1AAAECEA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2AC37EC4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2A4F8189" w14:textId="3B0E32E6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472924E8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4E3EA01D" w14:textId="77777777" w:rsidTr="00F70377">
        <w:trPr>
          <w:trHeight w:val="351"/>
        </w:trPr>
        <w:tc>
          <w:tcPr>
            <w:tcW w:w="475" w:type="dxa"/>
          </w:tcPr>
          <w:p w14:paraId="7239DF18" w14:textId="77777777" w:rsidR="00F70377" w:rsidRPr="00080520" w:rsidRDefault="00F70377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  <w:p w14:paraId="3130A07E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3189D685" w14:textId="77777777" w:rsidR="00F70377" w:rsidRDefault="00F70377" w:rsidP="00D961EB">
            <w:pPr>
              <w:rPr>
                <w:rFonts w:cs="Arial"/>
              </w:rPr>
            </w:pPr>
          </w:p>
          <w:p w14:paraId="0FF7708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22A3C395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7F92DFE0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40A38FC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27259D42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5DCFCBCA" w14:textId="28E2FD8C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07C9DFF3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5E7F469E" w14:textId="77777777" w:rsidTr="00F70377">
        <w:trPr>
          <w:trHeight w:val="351"/>
        </w:trPr>
        <w:tc>
          <w:tcPr>
            <w:tcW w:w="475" w:type="dxa"/>
          </w:tcPr>
          <w:p w14:paraId="53914F60" w14:textId="77777777" w:rsidR="00F70377" w:rsidRPr="00080520" w:rsidRDefault="00F70377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3.</w:t>
            </w:r>
          </w:p>
          <w:p w14:paraId="089F03B9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575E8E9F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61924F5D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44FB8850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00A943A0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71F78AC2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78940D70" w14:textId="690EA5B2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62D48A5B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109ABA38" w14:textId="77777777" w:rsidTr="00F70377">
        <w:trPr>
          <w:trHeight w:val="351"/>
        </w:trPr>
        <w:tc>
          <w:tcPr>
            <w:tcW w:w="475" w:type="dxa"/>
          </w:tcPr>
          <w:p w14:paraId="53C4FF21" w14:textId="77777777" w:rsidR="00F70377" w:rsidRPr="00080520" w:rsidRDefault="00F70377" w:rsidP="00D961EB">
            <w:pPr>
              <w:rPr>
                <w:rFonts w:cs="Arial"/>
              </w:rPr>
            </w:pPr>
            <w:r w:rsidRPr="00080520">
              <w:rPr>
                <w:rFonts w:cs="Arial"/>
              </w:rPr>
              <w:t>4.</w:t>
            </w:r>
          </w:p>
          <w:p w14:paraId="477C65C3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425" w:type="dxa"/>
          </w:tcPr>
          <w:p w14:paraId="0A58BC57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093E088F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2BDB1D35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0FFC4A2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674AEC22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5CB49F97" w14:textId="4093204C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185B4843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5B61509D" w14:textId="77777777" w:rsidTr="00F70377">
        <w:trPr>
          <w:trHeight w:val="446"/>
        </w:trPr>
        <w:tc>
          <w:tcPr>
            <w:tcW w:w="475" w:type="dxa"/>
          </w:tcPr>
          <w:p w14:paraId="46F3FB3D" w14:textId="0989AEF9" w:rsidR="00F70377" w:rsidRPr="00080520" w:rsidRDefault="00F70377" w:rsidP="00D961EB">
            <w:pPr>
              <w:rPr>
                <w:rFonts w:cs="Arial"/>
              </w:rPr>
            </w:pPr>
            <w:r>
              <w:rPr>
                <w:rFonts w:cs="Arial"/>
              </w:rPr>
              <w:t>5.</w:t>
            </w:r>
          </w:p>
        </w:tc>
        <w:tc>
          <w:tcPr>
            <w:tcW w:w="1425" w:type="dxa"/>
          </w:tcPr>
          <w:p w14:paraId="18FA3E29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532F6D0E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5D779AD6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507BDB0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1AD065BD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3A8EB333" w14:textId="4051BD1A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0F7D7795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4D1967D8" w14:textId="77777777" w:rsidTr="00F70377">
        <w:trPr>
          <w:trHeight w:val="535"/>
        </w:trPr>
        <w:tc>
          <w:tcPr>
            <w:tcW w:w="475" w:type="dxa"/>
          </w:tcPr>
          <w:p w14:paraId="591F37A8" w14:textId="07A988F4" w:rsidR="00F70377" w:rsidRPr="00080520" w:rsidRDefault="00F70377" w:rsidP="00D961EB">
            <w:pPr>
              <w:rPr>
                <w:rFonts w:cs="Arial"/>
              </w:rPr>
            </w:pPr>
            <w:r>
              <w:rPr>
                <w:rFonts w:cs="Arial"/>
              </w:rPr>
              <w:lastRenderedPageBreak/>
              <w:t>6.</w:t>
            </w:r>
          </w:p>
        </w:tc>
        <w:tc>
          <w:tcPr>
            <w:tcW w:w="1425" w:type="dxa"/>
          </w:tcPr>
          <w:p w14:paraId="1DA70266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2B13B8C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2EA48D33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79C9AE5F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569142E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49337257" w14:textId="47DBCE9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55B648F3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34C115D8" w14:textId="77777777" w:rsidTr="00F70377">
        <w:trPr>
          <w:trHeight w:val="529"/>
        </w:trPr>
        <w:tc>
          <w:tcPr>
            <w:tcW w:w="475" w:type="dxa"/>
          </w:tcPr>
          <w:p w14:paraId="66D97C9B" w14:textId="5B633692" w:rsidR="00F70377" w:rsidRPr="00080520" w:rsidRDefault="00F70377" w:rsidP="00D961EB">
            <w:pPr>
              <w:rPr>
                <w:rFonts w:cs="Arial"/>
              </w:rPr>
            </w:pPr>
            <w:r>
              <w:rPr>
                <w:rFonts w:cs="Arial"/>
              </w:rPr>
              <w:t>7.</w:t>
            </w:r>
          </w:p>
        </w:tc>
        <w:tc>
          <w:tcPr>
            <w:tcW w:w="1425" w:type="dxa"/>
          </w:tcPr>
          <w:p w14:paraId="408E24F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282C1B34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3F1C51B6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3C779952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02B236C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5341AF56" w14:textId="1DC0A622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19F05A33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081DBAC3" w14:textId="77777777" w:rsidTr="00F70377">
        <w:trPr>
          <w:trHeight w:val="540"/>
        </w:trPr>
        <w:tc>
          <w:tcPr>
            <w:tcW w:w="475" w:type="dxa"/>
          </w:tcPr>
          <w:p w14:paraId="7ABDFB56" w14:textId="42CF91DB" w:rsidR="00F70377" w:rsidRPr="00080520" w:rsidRDefault="00F70377" w:rsidP="00D961EB">
            <w:pPr>
              <w:rPr>
                <w:rFonts w:cs="Arial"/>
              </w:rPr>
            </w:pPr>
            <w:r>
              <w:rPr>
                <w:rFonts w:cs="Arial"/>
              </w:rPr>
              <w:t>8.</w:t>
            </w:r>
          </w:p>
        </w:tc>
        <w:tc>
          <w:tcPr>
            <w:tcW w:w="1425" w:type="dxa"/>
          </w:tcPr>
          <w:p w14:paraId="656013A4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31DE6F1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3D58B08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0E7814F7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20140221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2FC901E0" w14:textId="09EB39C5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4D59C66A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  <w:tr w:rsidR="00F70377" w:rsidRPr="00080520" w14:paraId="67D7941F" w14:textId="77777777" w:rsidTr="00F70377">
        <w:trPr>
          <w:trHeight w:val="547"/>
        </w:trPr>
        <w:tc>
          <w:tcPr>
            <w:tcW w:w="475" w:type="dxa"/>
          </w:tcPr>
          <w:p w14:paraId="77926DAE" w14:textId="06D9FDE2" w:rsidR="00F70377" w:rsidRPr="00080520" w:rsidRDefault="00F70377" w:rsidP="00D961EB">
            <w:pPr>
              <w:rPr>
                <w:rFonts w:cs="Arial"/>
              </w:rPr>
            </w:pPr>
            <w:r>
              <w:rPr>
                <w:rFonts w:cs="Arial"/>
              </w:rPr>
              <w:t>9.</w:t>
            </w:r>
          </w:p>
        </w:tc>
        <w:tc>
          <w:tcPr>
            <w:tcW w:w="1425" w:type="dxa"/>
          </w:tcPr>
          <w:p w14:paraId="478697CF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783" w:type="dxa"/>
          </w:tcPr>
          <w:p w14:paraId="117AB3BF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2B4E6E2B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72" w:type="dxa"/>
          </w:tcPr>
          <w:p w14:paraId="7AE541E8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02968989" w14:textId="77777777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2094" w:type="dxa"/>
          </w:tcPr>
          <w:p w14:paraId="481E5CC3" w14:textId="3AA26201" w:rsidR="00F70377" w:rsidRPr="00080520" w:rsidRDefault="00F70377" w:rsidP="00D961EB">
            <w:pPr>
              <w:rPr>
                <w:rFonts w:cs="Arial"/>
              </w:rPr>
            </w:pPr>
          </w:p>
        </w:tc>
        <w:tc>
          <w:tcPr>
            <w:tcW w:w="1941" w:type="dxa"/>
          </w:tcPr>
          <w:p w14:paraId="4FD98BDE" w14:textId="77777777" w:rsidR="00F70377" w:rsidRPr="00080520" w:rsidRDefault="00F70377" w:rsidP="00D961EB">
            <w:pPr>
              <w:rPr>
                <w:rFonts w:cs="Arial"/>
              </w:rPr>
            </w:pPr>
          </w:p>
        </w:tc>
      </w:tr>
    </w:tbl>
    <w:p w14:paraId="1AE6ACAC" w14:textId="08355944" w:rsidR="00D40CCB" w:rsidRDefault="00D40CCB" w:rsidP="00D40CCB">
      <w:pPr>
        <w:jc w:val="both"/>
        <w:rPr>
          <w:rFonts w:cs="Arial"/>
          <w:sz w:val="20"/>
          <w:szCs w:val="20"/>
        </w:rPr>
      </w:pPr>
    </w:p>
    <w:p w14:paraId="01AE4B8A" w14:textId="1013BC63" w:rsidR="00E1352E" w:rsidRDefault="00E1352E" w:rsidP="00D40CCB">
      <w:pPr>
        <w:jc w:val="both"/>
        <w:rPr>
          <w:rFonts w:cs="Arial"/>
          <w:sz w:val="20"/>
          <w:szCs w:val="20"/>
        </w:rPr>
      </w:pPr>
    </w:p>
    <w:p w14:paraId="602EE519" w14:textId="40F210CD" w:rsidR="00E1352E" w:rsidRDefault="00E1352E" w:rsidP="00D40CCB">
      <w:pPr>
        <w:jc w:val="both"/>
        <w:rPr>
          <w:rFonts w:cs="Arial"/>
          <w:sz w:val="20"/>
          <w:szCs w:val="20"/>
        </w:rPr>
      </w:pPr>
    </w:p>
    <w:p w14:paraId="217B5DF8" w14:textId="77777777" w:rsidR="00E1352E" w:rsidRPr="00536D3B" w:rsidRDefault="00E1352E" w:rsidP="00D40CCB">
      <w:pPr>
        <w:jc w:val="both"/>
        <w:rPr>
          <w:rFonts w:cs="Arial"/>
          <w:sz w:val="20"/>
          <w:szCs w:val="20"/>
        </w:rPr>
      </w:pPr>
    </w:p>
    <w:p w14:paraId="1E7AF58D" w14:textId="77777777" w:rsidR="00D40CCB" w:rsidRDefault="00D40CCB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E2AE0BF" w14:textId="5D8E423A" w:rsidR="00D40CCB" w:rsidRPr="000F3639" w:rsidRDefault="00B22226" w:rsidP="00D40CC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</w:t>
      </w:r>
      <w:r w:rsidR="00D40CCB">
        <w:rPr>
          <w:rFonts w:cs="Arial"/>
        </w:rPr>
        <w:t>Podpis zakonitega zastopnika</w:t>
      </w:r>
      <w:r w:rsidR="00E1352E">
        <w:rPr>
          <w:rFonts w:cs="Arial"/>
        </w:rPr>
        <w:t xml:space="preserve"> in žig</w:t>
      </w:r>
    </w:p>
    <w:p w14:paraId="39D862F3" w14:textId="77777777" w:rsidR="00E1352E" w:rsidRDefault="00E1352E" w:rsidP="00DD0A28">
      <w:pPr>
        <w:jc w:val="both"/>
        <w:rPr>
          <w:rFonts w:cs="Arial"/>
          <w:i/>
        </w:rPr>
      </w:pPr>
    </w:p>
    <w:p w14:paraId="1240AB71" w14:textId="77777777" w:rsidR="00E1352E" w:rsidRDefault="00E1352E" w:rsidP="00DD0A28">
      <w:pPr>
        <w:jc w:val="both"/>
        <w:rPr>
          <w:rFonts w:cs="Arial"/>
          <w:i/>
        </w:rPr>
      </w:pPr>
    </w:p>
    <w:p w14:paraId="3D0A8790" w14:textId="77777777" w:rsidR="00E1352E" w:rsidRDefault="00E1352E" w:rsidP="00DD0A28">
      <w:pPr>
        <w:jc w:val="both"/>
        <w:rPr>
          <w:rFonts w:cs="Arial"/>
          <w:i/>
        </w:rPr>
      </w:pPr>
    </w:p>
    <w:p w14:paraId="49ABC0E4" w14:textId="77777777" w:rsidR="00E1352E" w:rsidRDefault="00E1352E" w:rsidP="00DD0A28">
      <w:pPr>
        <w:jc w:val="both"/>
        <w:rPr>
          <w:rFonts w:cs="Arial"/>
          <w:i/>
        </w:rPr>
      </w:pPr>
    </w:p>
    <w:p w14:paraId="10AFEF8B" w14:textId="77777777" w:rsidR="00E1352E" w:rsidRDefault="00E1352E" w:rsidP="00DD0A28">
      <w:pPr>
        <w:jc w:val="both"/>
        <w:rPr>
          <w:rFonts w:cs="Arial"/>
          <w:i/>
        </w:rPr>
      </w:pPr>
    </w:p>
    <w:p w14:paraId="0FAE3440" w14:textId="77777777" w:rsidR="00E1352E" w:rsidRDefault="00E1352E" w:rsidP="00DD0A28">
      <w:pPr>
        <w:jc w:val="both"/>
        <w:rPr>
          <w:rFonts w:cs="Arial"/>
          <w:i/>
        </w:rPr>
      </w:pPr>
    </w:p>
    <w:p w14:paraId="288CBACC" w14:textId="77777777" w:rsidR="00E1352E" w:rsidRDefault="00E1352E" w:rsidP="00DD0A28">
      <w:pPr>
        <w:jc w:val="both"/>
        <w:rPr>
          <w:rFonts w:cs="Arial"/>
          <w:i/>
        </w:rPr>
      </w:pPr>
    </w:p>
    <w:p w14:paraId="1C3D19C7" w14:textId="77777777" w:rsidR="00E1352E" w:rsidRDefault="00E1352E" w:rsidP="00DD0A28">
      <w:pPr>
        <w:jc w:val="both"/>
        <w:rPr>
          <w:rFonts w:cs="Arial"/>
          <w:i/>
        </w:rPr>
      </w:pPr>
    </w:p>
    <w:p w14:paraId="12A1D35F" w14:textId="77777777" w:rsidR="00E1352E" w:rsidRDefault="00E1352E" w:rsidP="00DD0A28">
      <w:pPr>
        <w:jc w:val="both"/>
        <w:rPr>
          <w:rFonts w:cs="Arial"/>
          <w:i/>
        </w:rPr>
      </w:pPr>
    </w:p>
    <w:p w14:paraId="421626DA" w14:textId="77777777" w:rsidR="00E1352E" w:rsidRDefault="00E1352E" w:rsidP="00DD0A28">
      <w:pPr>
        <w:jc w:val="both"/>
        <w:rPr>
          <w:rFonts w:cs="Arial"/>
          <w:i/>
        </w:rPr>
      </w:pPr>
    </w:p>
    <w:p w14:paraId="44CDDF22" w14:textId="77777777" w:rsidR="00E1352E" w:rsidRDefault="00E1352E" w:rsidP="00DD0A28">
      <w:pPr>
        <w:jc w:val="both"/>
        <w:rPr>
          <w:rFonts w:cs="Arial"/>
          <w:i/>
        </w:rPr>
      </w:pPr>
    </w:p>
    <w:p w14:paraId="1C9DFCB9" w14:textId="77777777" w:rsidR="00E1352E" w:rsidRDefault="00E1352E" w:rsidP="00DD0A28">
      <w:pPr>
        <w:jc w:val="both"/>
        <w:rPr>
          <w:rFonts w:cs="Arial"/>
          <w:i/>
        </w:rPr>
      </w:pPr>
    </w:p>
    <w:p w14:paraId="424E8D8D" w14:textId="77777777" w:rsidR="00E1352E" w:rsidRDefault="00E1352E" w:rsidP="00DD0A28">
      <w:pPr>
        <w:jc w:val="both"/>
        <w:rPr>
          <w:rFonts w:cs="Arial"/>
          <w:i/>
        </w:rPr>
      </w:pPr>
    </w:p>
    <w:p w14:paraId="4D81C4F0" w14:textId="77777777" w:rsidR="00E1352E" w:rsidRDefault="00E1352E" w:rsidP="00DD0A28">
      <w:pPr>
        <w:jc w:val="both"/>
        <w:rPr>
          <w:rFonts w:cs="Arial"/>
          <w:i/>
        </w:rPr>
      </w:pPr>
    </w:p>
    <w:p w14:paraId="2CC53FAC" w14:textId="77777777" w:rsidR="00E1352E" w:rsidRDefault="00E1352E" w:rsidP="00DD0A28">
      <w:pPr>
        <w:jc w:val="both"/>
        <w:rPr>
          <w:rFonts w:cs="Arial"/>
          <w:i/>
        </w:rPr>
      </w:pPr>
    </w:p>
    <w:p w14:paraId="072B924C" w14:textId="77777777" w:rsidR="00E1352E" w:rsidRDefault="00E1352E" w:rsidP="00DD0A28">
      <w:pPr>
        <w:jc w:val="both"/>
        <w:rPr>
          <w:rFonts w:cs="Arial"/>
          <w:i/>
        </w:rPr>
      </w:pPr>
    </w:p>
    <w:p w14:paraId="2794E404" w14:textId="77777777" w:rsidR="00E1352E" w:rsidRDefault="00E1352E" w:rsidP="00DD0A28">
      <w:pPr>
        <w:jc w:val="both"/>
        <w:rPr>
          <w:rFonts w:cs="Arial"/>
          <w:i/>
        </w:rPr>
      </w:pPr>
    </w:p>
    <w:p w14:paraId="012B72C6" w14:textId="77777777" w:rsidR="00E1352E" w:rsidRDefault="00E1352E" w:rsidP="00DD0A28">
      <w:pPr>
        <w:jc w:val="both"/>
        <w:rPr>
          <w:rFonts w:cs="Arial"/>
          <w:i/>
        </w:rPr>
      </w:pPr>
    </w:p>
    <w:p w14:paraId="5C7FD515" w14:textId="77777777" w:rsidR="00E1352E" w:rsidRDefault="00E1352E" w:rsidP="00DD0A28">
      <w:pPr>
        <w:jc w:val="both"/>
        <w:rPr>
          <w:rFonts w:cs="Arial"/>
          <w:i/>
        </w:rPr>
      </w:pPr>
    </w:p>
    <w:p w14:paraId="2A7CB2B2" w14:textId="66EA5F49" w:rsidR="00ED5254" w:rsidRPr="0091751F" w:rsidRDefault="00E1352E" w:rsidP="00DD0A28">
      <w:pPr>
        <w:jc w:val="both"/>
        <w:rPr>
          <w:i/>
        </w:rPr>
      </w:pPr>
      <w:r>
        <w:rPr>
          <w:rFonts w:cs="Arial"/>
          <w:i/>
        </w:rPr>
        <w:t>Obrazec mora</w:t>
      </w:r>
      <w:r w:rsidR="00D40CCB" w:rsidRPr="0091751F">
        <w:rPr>
          <w:rFonts w:cs="Arial"/>
          <w:i/>
        </w:rPr>
        <w:t xml:space="preserve"> izpolniti </w:t>
      </w:r>
      <w:r>
        <w:rPr>
          <w:rFonts w:cs="Arial"/>
          <w:i/>
        </w:rPr>
        <w:t>tisto sodelujoče podjetje, ki navaja svoje reference</w:t>
      </w:r>
      <w:r w:rsidR="00D40CCB">
        <w:rPr>
          <w:rFonts w:cs="Arial"/>
          <w:i/>
        </w:rPr>
        <w:t xml:space="preserve"> </w:t>
      </w:r>
      <w:r>
        <w:rPr>
          <w:rFonts w:cs="Arial"/>
          <w:i/>
        </w:rPr>
        <w:t>(ponudnik in/ali soponudnik in/ali podizvajalec</w:t>
      </w:r>
      <w:r w:rsidR="00D40CCB">
        <w:rPr>
          <w:rFonts w:cs="Arial"/>
          <w:i/>
        </w:rPr>
        <w:t>)</w:t>
      </w:r>
      <w:r w:rsidR="00D40CCB" w:rsidRPr="0091751F">
        <w:rPr>
          <w:rFonts w:cs="Arial"/>
          <w:i/>
        </w:rPr>
        <w:t>, zato se ga razmnoži. Ta obrazec je sestavni del in priloga ponudbe.</w:t>
      </w:r>
    </w:p>
    <w:sectPr w:rsidR="00ED5254" w:rsidRPr="0091751F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3EBDF" w14:textId="77777777" w:rsidR="00C04EED" w:rsidRDefault="00C04EED">
      <w:r>
        <w:separator/>
      </w:r>
    </w:p>
  </w:endnote>
  <w:endnote w:type="continuationSeparator" w:id="0">
    <w:p w14:paraId="1AFAA95B" w14:textId="77777777" w:rsidR="00C04EED" w:rsidRDefault="00C0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20378" w14:textId="67D07F48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36D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36D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207EFCD7" w14:textId="77777777" w:rsidTr="008B6D76">
      <w:tc>
        <w:tcPr>
          <w:tcW w:w="4605" w:type="dxa"/>
          <w:shd w:val="clear" w:color="auto" w:fill="auto"/>
        </w:tcPr>
        <w:p w14:paraId="05162910" w14:textId="6DF74EDC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3E32088E" w14:textId="2D50D7C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36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36D6">
            <w:rPr>
              <w:rStyle w:val="tevilkastrani"/>
              <w:rFonts w:cs="Arial"/>
              <w:noProof/>
            </w:rPr>
            <w:t>2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42B681FF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AEBF1" w14:textId="77777777" w:rsidR="00C04EED" w:rsidRDefault="00C04EED">
      <w:r>
        <w:separator/>
      </w:r>
    </w:p>
  </w:footnote>
  <w:footnote w:type="continuationSeparator" w:id="0">
    <w:p w14:paraId="76D75ED2" w14:textId="77777777" w:rsidR="00C04EED" w:rsidRDefault="00C04E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7FB428CD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A0AE43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EE0E7AA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452469F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1029A87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7BEEE66F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70B35C6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61312" behindDoc="1" locked="0" layoutInCell="1" allowOverlap="1" wp14:anchorId="076885B3" wp14:editId="4FDDD2B5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41AB3BD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6E2617" w14:textId="4ECB449C" w:rsidR="00370866" w:rsidRPr="00A1445A" w:rsidRDefault="00CD6FC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FB7FE53" w14:textId="5B3535A9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A471F2" w14:textId="77BBB9FC" w:rsidR="00370866" w:rsidRPr="00A1445A" w:rsidRDefault="00C0552D" w:rsidP="00D85414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D85414" w:rsidRPr="00E675D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E81617" w14:paraId="03E8FDAD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8E4326" w14:textId="2D97A77F" w:rsidR="00C0552D" w:rsidRPr="00E81617" w:rsidRDefault="00E81617" w:rsidP="00D40CC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>ODPRTI POSTOPEK</w:t>
          </w:r>
          <w:r w:rsidR="0061131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D40CCB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15B2DA41" w14:textId="77777777" w:rsidR="00C0552D" w:rsidRPr="00E8161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096BB41A" w14:textId="40C641BE" w:rsidR="00C0552D" w:rsidRPr="00E81617" w:rsidRDefault="00123242" w:rsidP="00021695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E81617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E81617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E81617">
            <w:rPr>
              <w:rFonts w:cs="Arial"/>
              <w:color w:val="000000"/>
              <w:sz w:val="16"/>
              <w:szCs w:val="16"/>
            </w:rPr>
            <w:t>2.</w:t>
          </w:r>
          <w:r w:rsidR="00021695" w:rsidRPr="00E81617">
            <w:rPr>
              <w:rFonts w:cs="Arial"/>
              <w:color w:val="000000"/>
              <w:sz w:val="16"/>
              <w:szCs w:val="16"/>
            </w:rPr>
            <w:t>10</w:t>
          </w:r>
        </w:p>
      </w:tc>
    </w:tr>
  </w:tbl>
  <w:p w14:paraId="1C587A1E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09518115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412BC"/>
    <w:rsid w:val="00041EB9"/>
    <w:rsid w:val="00042D0E"/>
    <w:rsid w:val="00046CE2"/>
    <w:rsid w:val="0005065F"/>
    <w:rsid w:val="000576FB"/>
    <w:rsid w:val="00073315"/>
    <w:rsid w:val="00096243"/>
    <w:rsid w:val="00096BE4"/>
    <w:rsid w:val="000A6DA0"/>
    <w:rsid w:val="000B59C4"/>
    <w:rsid w:val="000C23A5"/>
    <w:rsid w:val="000C4583"/>
    <w:rsid w:val="000D76C2"/>
    <w:rsid w:val="000E1875"/>
    <w:rsid w:val="000E41E1"/>
    <w:rsid w:val="000E4581"/>
    <w:rsid w:val="000E581B"/>
    <w:rsid w:val="000E7050"/>
    <w:rsid w:val="000F3639"/>
    <w:rsid w:val="00101B68"/>
    <w:rsid w:val="0010524F"/>
    <w:rsid w:val="00114401"/>
    <w:rsid w:val="001169AA"/>
    <w:rsid w:val="00123242"/>
    <w:rsid w:val="0012533E"/>
    <w:rsid w:val="001314C1"/>
    <w:rsid w:val="00132B7F"/>
    <w:rsid w:val="001352C1"/>
    <w:rsid w:val="0014021F"/>
    <w:rsid w:val="00144B8D"/>
    <w:rsid w:val="00166414"/>
    <w:rsid w:val="0017296F"/>
    <w:rsid w:val="00172A91"/>
    <w:rsid w:val="00174BFE"/>
    <w:rsid w:val="00183318"/>
    <w:rsid w:val="001A192F"/>
    <w:rsid w:val="001A5069"/>
    <w:rsid w:val="001A7BD0"/>
    <w:rsid w:val="001B1049"/>
    <w:rsid w:val="001D16E0"/>
    <w:rsid w:val="001D694D"/>
    <w:rsid w:val="001F63BD"/>
    <w:rsid w:val="001F6F0F"/>
    <w:rsid w:val="0020233B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628E"/>
    <w:rsid w:val="002A6A46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24C4C"/>
    <w:rsid w:val="00325D8B"/>
    <w:rsid w:val="00326834"/>
    <w:rsid w:val="003349FB"/>
    <w:rsid w:val="0035043A"/>
    <w:rsid w:val="00367250"/>
    <w:rsid w:val="00370866"/>
    <w:rsid w:val="0037231D"/>
    <w:rsid w:val="00384E82"/>
    <w:rsid w:val="003A4F1F"/>
    <w:rsid w:val="003B36FC"/>
    <w:rsid w:val="003C0B6A"/>
    <w:rsid w:val="003C47FE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3532D"/>
    <w:rsid w:val="00445049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F7C1C"/>
    <w:rsid w:val="00500B5F"/>
    <w:rsid w:val="00501C3D"/>
    <w:rsid w:val="0050355B"/>
    <w:rsid w:val="00515523"/>
    <w:rsid w:val="00515775"/>
    <w:rsid w:val="0051745B"/>
    <w:rsid w:val="005216E6"/>
    <w:rsid w:val="005255EB"/>
    <w:rsid w:val="00525B63"/>
    <w:rsid w:val="005316C0"/>
    <w:rsid w:val="00537622"/>
    <w:rsid w:val="005608A6"/>
    <w:rsid w:val="005724B4"/>
    <w:rsid w:val="005753D9"/>
    <w:rsid w:val="0058399F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12"/>
    <w:rsid w:val="0061133D"/>
    <w:rsid w:val="00612663"/>
    <w:rsid w:val="006130D4"/>
    <w:rsid w:val="006163B7"/>
    <w:rsid w:val="00622E28"/>
    <w:rsid w:val="00624F17"/>
    <w:rsid w:val="006315C1"/>
    <w:rsid w:val="0065152F"/>
    <w:rsid w:val="00662D8F"/>
    <w:rsid w:val="0066332D"/>
    <w:rsid w:val="00666204"/>
    <w:rsid w:val="00670A28"/>
    <w:rsid w:val="00670D1D"/>
    <w:rsid w:val="00677DEA"/>
    <w:rsid w:val="006971CD"/>
    <w:rsid w:val="006A0A51"/>
    <w:rsid w:val="006D42E9"/>
    <w:rsid w:val="006D59F7"/>
    <w:rsid w:val="006E321C"/>
    <w:rsid w:val="006E377F"/>
    <w:rsid w:val="006E5B0D"/>
    <w:rsid w:val="006E67AF"/>
    <w:rsid w:val="006F3F86"/>
    <w:rsid w:val="006F44F5"/>
    <w:rsid w:val="006F758E"/>
    <w:rsid w:val="007033C0"/>
    <w:rsid w:val="00705ED4"/>
    <w:rsid w:val="007145FB"/>
    <w:rsid w:val="00723CCF"/>
    <w:rsid w:val="007345D8"/>
    <w:rsid w:val="00741DF3"/>
    <w:rsid w:val="00743912"/>
    <w:rsid w:val="00764E83"/>
    <w:rsid w:val="00767A5A"/>
    <w:rsid w:val="0077719F"/>
    <w:rsid w:val="00780396"/>
    <w:rsid w:val="0078319E"/>
    <w:rsid w:val="00783525"/>
    <w:rsid w:val="007846E0"/>
    <w:rsid w:val="007C51B6"/>
    <w:rsid w:val="007D302C"/>
    <w:rsid w:val="007D4174"/>
    <w:rsid w:val="007E0866"/>
    <w:rsid w:val="007E31E3"/>
    <w:rsid w:val="007F3757"/>
    <w:rsid w:val="007F4AC2"/>
    <w:rsid w:val="008155E7"/>
    <w:rsid w:val="00824D1D"/>
    <w:rsid w:val="00833AC6"/>
    <w:rsid w:val="00843739"/>
    <w:rsid w:val="00847017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913CF8"/>
    <w:rsid w:val="0091751F"/>
    <w:rsid w:val="009214B5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75802"/>
    <w:rsid w:val="00A83E62"/>
    <w:rsid w:val="00A87029"/>
    <w:rsid w:val="00A92149"/>
    <w:rsid w:val="00AA2073"/>
    <w:rsid w:val="00AA2F1C"/>
    <w:rsid w:val="00AA4C55"/>
    <w:rsid w:val="00AB107F"/>
    <w:rsid w:val="00AB1522"/>
    <w:rsid w:val="00AB3346"/>
    <w:rsid w:val="00AB4674"/>
    <w:rsid w:val="00AB50F6"/>
    <w:rsid w:val="00AB6347"/>
    <w:rsid w:val="00AC72E5"/>
    <w:rsid w:val="00AC7641"/>
    <w:rsid w:val="00AD3618"/>
    <w:rsid w:val="00AF0AD6"/>
    <w:rsid w:val="00AF4886"/>
    <w:rsid w:val="00AF5B85"/>
    <w:rsid w:val="00B021F9"/>
    <w:rsid w:val="00B05D74"/>
    <w:rsid w:val="00B14E3F"/>
    <w:rsid w:val="00B16F2C"/>
    <w:rsid w:val="00B20079"/>
    <w:rsid w:val="00B200E4"/>
    <w:rsid w:val="00B22226"/>
    <w:rsid w:val="00B26132"/>
    <w:rsid w:val="00B26169"/>
    <w:rsid w:val="00B2757C"/>
    <w:rsid w:val="00B32A8A"/>
    <w:rsid w:val="00B4256F"/>
    <w:rsid w:val="00B528B4"/>
    <w:rsid w:val="00B52BF2"/>
    <w:rsid w:val="00B5369B"/>
    <w:rsid w:val="00B538F5"/>
    <w:rsid w:val="00B64331"/>
    <w:rsid w:val="00B661E3"/>
    <w:rsid w:val="00B76834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D4AEF"/>
    <w:rsid w:val="00BE256A"/>
    <w:rsid w:val="00BE655C"/>
    <w:rsid w:val="00BE6AEE"/>
    <w:rsid w:val="00BF78A7"/>
    <w:rsid w:val="00C03C9F"/>
    <w:rsid w:val="00C04EED"/>
    <w:rsid w:val="00C052DE"/>
    <w:rsid w:val="00C0552D"/>
    <w:rsid w:val="00C06BC8"/>
    <w:rsid w:val="00C124CB"/>
    <w:rsid w:val="00C16A39"/>
    <w:rsid w:val="00C2689D"/>
    <w:rsid w:val="00C468BF"/>
    <w:rsid w:val="00C565DD"/>
    <w:rsid w:val="00C61B66"/>
    <w:rsid w:val="00C62735"/>
    <w:rsid w:val="00C64A95"/>
    <w:rsid w:val="00C71FA6"/>
    <w:rsid w:val="00C82B34"/>
    <w:rsid w:val="00C9531D"/>
    <w:rsid w:val="00C97729"/>
    <w:rsid w:val="00CA54F0"/>
    <w:rsid w:val="00CB008E"/>
    <w:rsid w:val="00CB0D95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0CCB"/>
    <w:rsid w:val="00D47195"/>
    <w:rsid w:val="00D52286"/>
    <w:rsid w:val="00D5573D"/>
    <w:rsid w:val="00D579F3"/>
    <w:rsid w:val="00D707B4"/>
    <w:rsid w:val="00D7309B"/>
    <w:rsid w:val="00D77C8B"/>
    <w:rsid w:val="00D8275B"/>
    <w:rsid w:val="00D83E17"/>
    <w:rsid w:val="00D84490"/>
    <w:rsid w:val="00D85414"/>
    <w:rsid w:val="00D868BF"/>
    <w:rsid w:val="00D92C6A"/>
    <w:rsid w:val="00DA0B86"/>
    <w:rsid w:val="00DB3E61"/>
    <w:rsid w:val="00DB7058"/>
    <w:rsid w:val="00DD0A28"/>
    <w:rsid w:val="00DE590E"/>
    <w:rsid w:val="00DF116B"/>
    <w:rsid w:val="00DF3D50"/>
    <w:rsid w:val="00E029F3"/>
    <w:rsid w:val="00E02C2C"/>
    <w:rsid w:val="00E0340C"/>
    <w:rsid w:val="00E1352E"/>
    <w:rsid w:val="00E3300C"/>
    <w:rsid w:val="00E43C3D"/>
    <w:rsid w:val="00E526FC"/>
    <w:rsid w:val="00E550C0"/>
    <w:rsid w:val="00E61921"/>
    <w:rsid w:val="00E636D6"/>
    <w:rsid w:val="00E676C3"/>
    <w:rsid w:val="00E749F2"/>
    <w:rsid w:val="00E81617"/>
    <w:rsid w:val="00E932C8"/>
    <w:rsid w:val="00E95B73"/>
    <w:rsid w:val="00E9600A"/>
    <w:rsid w:val="00EA7B9C"/>
    <w:rsid w:val="00EB0DA9"/>
    <w:rsid w:val="00EC1019"/>
    <w:rsid w:val="00ED5254"/>
    <w:rsid w:val="00EE3645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1CEB"/>
    <w:rsid w:val="00F41606"/>
    <w:rsid w:val="00F42EA0"/>
    <w:rsid w:val="00F51F53"/>
    <w:rsid w:val="00F52A52"/>
    <w:rsid w:val="00F60526"/>
    <w:rsid w:val="00F65355"/>
    <w:rsid w:val="00F70377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33FC3D96"/>
    <w:rsid w:val="4E5BD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904E66"/>
  <w15:docId w15:val="{892D5734-ADF3-4205-B1D5-2D7BC80D0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1D986D5-4715-4889-9DD7-0FA31F6F89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3E5BC-24B6-4ED9-A6BB-74894CA535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BF296C-F127-447B-9EB8-FE2EA051950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C5B85748-93EF-4EF4-93F1-8470345BB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15</TotalTime>
  <Pages>1</Pages>
  <Words>195</Words>
  <Characters>1114</Characters>
  <Application>Microsoft Office Word</Application>
  <DocSecurity>0</DocSecurity>
  <Lines>9</Lines>
  <Paragraphs>2</Paragraphs>
  <ScaleCrop>false</ScaleCrop>
  <Company>ZRSBR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63</cp:revision>
  <cp:lastPrinted>2016-06-20T06:36:00Z</cp:lastPrinted>
  <dcterms:created xsi:type="dcterms:W3CDTF">2015-08-19T11:27:00Z</dcterms:created>
  <dcterms:modified xsi:type="dcterms:W3CDTF">2023-04-04T07:04:00Z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2395400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